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81" w:rsidRDefault="007C3981" w:rsidP="00C97192">
      <w:pPr>
        <w:jc w:val="right"/>
        <w:rPr>
          <w:szCs w:val="28"/>
        </w:rPr>
      </w:pPr>
      <w:r w:rsidRPr="0021762D">
        <w:rPr>
          <w:szCs w:val="28"/>
        </w:rPr>
        <w:t xml:space="preserve">Приложение </w:t>
      </w:r>
      <w:r>
        <w:rPr>
          <w:szCs w:val="28"/>
        </w:rPr>
        <w:t xml:space="preserve">1 </w:t>
      </w:r>
      <w:r w:rsidRPr="0021762D">
        <w:rPr>
          <w:szCs w:val="28"/>
        </w:rPr>
        <w:t>к решению</w:t>
      </w:r>
      <w:r>
        <w:rPr>
          <w:szCs w:val="28"/>
        </w:rPr>
        <w:t xml:space="preserve"> Совета </w:t>
      </w:r>
    </w:p>
    <w:p w:rsidR="007C3981" w:rsidRPr="0021762D" w:rsidRDefault="007C3981" w:rsidP="00C97192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7C3981" w:rsidRDefault="007C3981" w:rsidP="00F571CE">
      <w:pPr>
        <w:pStyle w:val="Title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от «02» мая 2016 года № 154</w:t>
      </w:r>
    </w:p>
    <w:p w:rsidR="007C3981" w:rsidRDefault="007C3981" w:rsidP="00201C78">
      <w:pPr>
        <w:jc w:val="center"/>
        <w:rPr>
          <w:b/>
          <w:szCs w:val="28"/>
        </w:rPr>
      </w:pPr>
      <w:r>
        <w:rPr>
          <w:b/>
          <w:szCs w:val="28"/>
        </w:rPr>
        <w:t>Предложения</w:t>
      </w:r>
    </w:p>
    <w:p w:rsidR="007C3981" w:rsidRDefault="007C3981" w:rsidP="00201C78">
      <w:pPr>
        <w:rPr>
          <w:b/>
          <w:szCs w:val="28"/>
        </w:rPr>
      </w:pPr>
      <w:r>
        <w:rPr>
          <w:b/>
          <w:szCs w:val="28"/>
        </w:rPr>
        <w:t xml:space="preserve">                              о разграничении имущества, передаваемого от городского поселения Березово</w:t>
      </w:r>
    </w:p>
    <w:p w:rsidR="007C3981" w:rsidRPr="00761232" w:rsidRDefault="007C3981" w:rsidP="00761232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Березовского района</w:t>
      </w:r>
      <w:r>
        <w:tab/>
      </w:r>
      <w:r>
        <w:tab/>
      </w:r>
      <w:r>
        <w:tab/>
      </w:r>
      <w:r>
        <w:tab/>
      </w:r>
    </w:p>
    <w:tbl>
      <w:tblPr>
        <w:tblW w:w="14318" w:type="dxa"/>
        <w:tblLayout w:type="fixed"/>
        <w:tblLook w:val="00A0"/>
      </w:tblPr>
      <w:tblGrid>
        <w:gridCol w:w="705"/>
        <w:gridCol w:w="1895"/>
        <w:gridCol w:w="832"/>
        <w:gridCol w:w="964"/>
        <w:gridCol w:w="1787"/>
        <w:gridCol w:w="905"/>
        <w:gridCol w:w="1559"/>
        <w:gridCol w:w="2693"/>
        <w:gridCol w:w="2694"/>
        <w:gridCol w:w="284"/>
      </w:tblGrid>
      <w:tr w:rsidR="007C3981" w:rsidRPr="00761232" w:rsidTr="005E4C3B">
        <w:trPr>
          <w:gridAfter w:val="7"/>
          <w:wAfter w:w="10886" w:type="dxa"/>
          <w:trHeight w:val="8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E4C3B">
        <w:trPr>
          <w:gridAfter w:val="5"/>
          <w:wAfter w:w="8135" w:type="dxa"/>
          <w:trHeight w:val="83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E4C3B">
        <w:trPr>
          <w:gridAfter w:val="5"/>
          <w:wAfter w:w="8135" w:type="dxa"/>
          <w:trHeight w:val="141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E4C3B">
        <w:trPr>
          <w:trHeight w:val="8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44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E4C3B">
        <w:trPr>
          <w:trHeight w:val="5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81" w:rsidRPr="00761232" w:rsidRDefault="007C3981" w:rsidP="00873FAD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№ п/п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73FAD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73FAD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73FAD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Цена за единицу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73FAD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81" w:rsidRPr="00761232" w:rsidRDefault="007C3981" w:rsidP="00873FAD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570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73FAD">
            <w:pPr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 xml:space="preserve">Базовый сервер УЗВТ  </w:t>
            </w:r>
            <w:r w:rsidRPr="00761232">
              <w:rPr>
                <w:color w:val="000000"/>
                <w:szCs w:val="28"/>
                <w:lang w:val="en-US"/>
              </w:rPr>
              <w:t>V</w:t>
            </w:r>
            <w:r w:rsidRPr="00761232">
              <w:rPr>
                <w:color w:val="000000"/>
                <w:szCs w:val="28"/>
              </w:rPr>
              <w:t>700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630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73FAD">
            <w:pPr>
              <w:rPr>
                <w:szCs w:val="28"/>
              </w:rPr>
            </w:pPr>
            <w:r w:rsidRPr="00761232">
              <w:rPr>
                <w:szCs w:val="28"/>
              </w:rPr>
              <w:t xml:space="preserve">Источник бесперебойного питания (ИБП) </w:t>
            </w:r>
            <w:r w:rsidRPr="00761232">
              <w:rPr>
                <w:szCs w:val="28"/>
                <w:lang w:val="en-US"/>
              </w:rPr>
              <w:t>BE</w:t>
            </w:r>
            <w:r w:rsidRPr="00761232">
              <w:rPr>
                <w:szCs w:val="28"/>
              </w:rPr>
              <w:t>400-</w:t>
            </w:r>
            <w:r w:rsidRPr="00761232">
              <w:rPr>
                <w:szCs w:val="28"/>
                <w:lang w:val="en-US"/>
              </w:rPr>
              <w:t>RSAPSBack</w:t>
            </w:r>
            <w:r w:rsidRPr="00761232">
              <w:rPr>
                <w:szCs w:val="28"/>
              </w:rPr>
              <w:t>-</w:t>
            </w:r>
            <w:r w:rsidRPr="00761232">
              <w:rPr>
                <w:szCs w:val="28"/>
                <w:lang w:val="en-US"/>
              </w:rPr>
              <w:t>UPSES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</w:t>
            </w:r>
            <w:r>
              <w:rPr>
                <w:szCs w:val="28"/>
              </w:rPr>
              <w:t> 299,99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</w:t>
            </w:r>
            <w:r>
              <w:rPr>
                <w:szCs w:val="28"/>
              </w:rPr>
              <w:t> 299,99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20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73FAD">
            <w:pPr>
              <w:rPr>
                <w:szCs w:val="28"/>
              </w:rPr>
            </w:pPr>
            <w:r w:rsidRPr="00761232">
              <w:rPr>
                <w:szCs w:val="28"/>
              </w:rPr>
              <w:t>Металлический шкаф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12 999,99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12 999,99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55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73FAD">
            <w:pPr>
              <w:rPr>
                <w:szCs w:val="28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 xml:space="preserve">точка доступа </w:t>
            </w:r>
            <w:r w:rsidRPr="00761232">
              <w:rPr>
                <w:szCs w:val="28"/>
                <w:lang w:val="en-US"/>
              </w:rPr>
              <w:t>Ubiquiti Rocket M2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12 999,99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12 999,99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60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383" w:type="dxa"/>
            <w:gridSpan w:val="5"/>
          </w:tcPr>
          <w:p w:rsidR="007C3981" w:rsidRPr="00761232" w:rsidRDefault="007C3981" w:rsidP="00873FAD">
            <w:pPr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>антенна</w:t>
            </w:r>
            <w:r w:rsidRPr="00761232">
              <w:rPr>
                <w:szCs w:val="28"/>
                <w:lang w:val="en-US"/>
              </w:rPr>
              <w:t xml:space="preserve"> </w:t>
            </w:r>
            <w:r w:rsidRPr="00761232">
              <w:rPr>
                <w:szCs w:val="28"/>
              </w:rPr>
              <w:t>секторная</w:t>
            </w:r>
            <w:r w:rsidRPr="00761232">
              <w:rPr>
                <w:szCs w:val="28"/>
                <w:lang w:val="en-US"/>
              </w:rPr>
              <w:t xml:space="preserve"> UbiquitiAirMax Sector Antenna AM – 2G16-90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17 834,33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17 834,33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30"/>
        </w:trPr>
        <w:tc>
          <w:tcPr>
            <w:tcW w:w="705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73FAD">
            <w:pPr>
              <w:rPr>
                <w:szCs w:val="28"/>
              </w:rPr>
            </w:pPr>
            <w:r w:rsidRPr="00761232">
              <w:rPr>
                <w:szCs w:val="28"/>
              </w:rPr>
              <w:t>Земная станция спутниковой связи (ЗССС) ДиджиТек 1.2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</w:tr>
      <w:tr w:rsidR="007C3981" w:rsidRPr="00761232" w:rsidTr="005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60"/>
        </w:trPr>
        <w:tc>
          <w:tcPr>
            <w:tcW w:w="7088" w:type="dxa"/>
            <w:gridSpan w:val="6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Итого:</w:t>
            </w:r>
          </w:p>
        </w:tc>
        <w:tc>
          <w:tcPr>
            <w:tcW w:w="1559" w:type="dxa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693" w:type="dxa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</w:p>
        </w:tc>
        <w:tc>
          <w:tcPr>
            <w:tcW w:w="2694" w:type="dxa"/>
          </w:tcPr>
          <w:p w:rsidR="007C3981" w:rsidRPr="00761232" w:rsidRDefault="007C3981" w:rsidP="00873F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213 086,30</w:t>
            </w:r>
          </w:p>
        </w:tc>
      </w:tr>
    </w:tbl>
    <w:p w:rsidR="007C3981" w:rsidRDefault="007C3981" w:rsidP="00CA1488"/>
    <w:p w:rsidR="007C3981" w:rsidRDefault="007C3981" w:rsidP="00CA1488"/>
    <w:p w:rsidR="007C3981" w:rsidRDefault="007C3981" w:rsidP="00586A4D">
      <w:pPr>
        <w:jc w:val="right"/>
      </w:pPr>
      <w:r>
        <w:t xml:space="preserve">    </w:t>
      </w: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  <w:rPr>
          <w:szCs w:val="28"/>
        </w:rPr>
      </w:pPr>
      <w:r>
        <w:t xml:space="preserve"> </w:t>
      </w:r>
      <w:r w:rsidRPr="0021762D">
        <w:rPr>
          <w:szCs w:val="28"/>
        </w:rPr>
        <w:t xml:space="preserve">Приложение </w:t>
      </w:r>
      <w:r>
        <w:rPr>
          <w:szCs w:val="28"/>
        </w:rPr>
        <w:t xml:space="preserve">2 </w:t>
      </w:r>
      <w:r w:rsidRPr="0021762D">
        <w:rPr>
          <w:szCs w:val="28"/>
        </w:rPr>
        <w:t>к решению</w:t>
      </w:r>
      <w:r>
        <w:rPr>
          <w:szCs w:val="28"/>
        </w:rPr>
        <w:t xml:space="preserve"> Совета </w:t>
      </w:r>
    </w:p>
    <w:p w:rsidR="007C3981" w:rsidRPr="0021762D" w:rsidRDefault="007C3981" w:rsidP="00586A4D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7C3981" w:rsidRDefault="007C3981" w:rsidP="00C04D81">
      <w:pPr>
        <w:pStyle w:val="Title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от «02» мая 2016 года № 154</w:t>
      </w:r>
    </w:p>
    <w:p w:rsidR="007C3981" w:rsidRDefault="007C3981" w:rsidP="00586A4D">
      <w:pPr>
        <w:pStyle w:val="Title"/>
        <w:jc w:val="right"/>
        <w:rPr>
          <w:b/>
          <w:sz w:val="26"/>
          <w:szCs w:val="26"/>
        </w:rPr>
      </w:pPr>
    </w:p>
    <w:p w:rsidR="007C3981" w:rsidRDefault="007C3981" w:rsidP="00586A4D">
      <w:pPr>
        <w:jc w:val="center"/>
        <w:rPr>
          <w:b/>
          <w:szCs w:val="28"/>
        </w:rPr>
      </w:pPr>
      <w:r>
        <w:rPr>
          <w:b/>
          <w:szCs w:val="28"/>
        </w:rPr>
        <w:t>Предложения</w:t>
      </w:r>
    </w:p>
    <w:p w:rsidR="007C3981" w:rsidRDefault="007C3981" w:rsidP="00586A4D">
      <w:pPr>
        <w:rPr>
          <w:b/>
          <w:szCs w:val="28"/>
        </w:rPr>
      </w:pPr>
      <w:r>
        <w:rPr>
          <w:b/>
          <w:szCs w:val="28"/>
        </w:rPr>
        <w:t xml:space="preserve">                              о разграничении имущества, передаваемого от городского поселения Березово</w:t>
      </w:r>
    </w:p>
    <w:p w:rsidR="007C3981" w:rsidRPr="00761232" w:rsidRDefault="007C3981" w:rsidP="00586A4D">
      <w:pPr>
        <w:jc w:val="center"/>
        <w:rPr>
          <w:b/>
          <w:szCs w:val="28"/>
        </w:rPr>
      </w:pPr>
      <w:r>
        <w:rPr>
          <w:b/>
          <w:szCs w:val="28"/>
        </w:rPr>
        <w:t>в собственность сельскому поселению Хулимсунт</w:t>
      </w:r>
      <w:r>
        <w:tab/>
      </w:r>
      <w:r>
        <w:tab/>
      </w:r>
      <w:r>
        <w:tab/>
      </w:r>
      <w:r>
        <w:tab/>
      </w:r>
    </w:p>
    <w:tbl>
      <w:tblPr>
        <w:tblW w:w="14318" w:type="dxa"/>
        <w:tblInd w:w="250" w:type="dxa"/>
        <w:tblLayout w:type="fixed"/>
        <w:tblLook w:val="00A0"/>
      </w:tblPr>
      <w:tblGrid>
        <w:gridCol w:w="705"/>
        <w:gridCol w:w="1895"/>
        <w:gridCol w:w="341"/>
        <w:gridCol w:w="1455"/>
        <w:gridCol w:w="1787"/>
        <w:gridCol w:w="905"/>
        <w:gridCol w:w="1559"/>
        <w:gridCol w:w="2200"/>
        <w:gridCol w:w="493"/>
        <w:gridCol w:w="2694"/>
        <w:gridCol w:w="284"/>
      </w:tblGrid>
      <w:tr w:rsidR="007C3981" w:rsidRPr="00761232" w:rsidTr="00586A4D">
        <w:trPr>
          <w:trHeight w:val="80"/>
        </w:trPr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79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586A4D">
        <w:trPr>
          <w:trHeight w:val="80"/>
        </w:trPr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79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gridAfter w:val="6"/>
          <w:wAfter w:w="8135" w:type="dxa"/>
          <w:trHeight w:val="83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gridAfter w:val="6"/>
          <w:wAfter w:w="8135" w:type="dxa"/>
          <w:trHeight w:val="141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8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44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5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№ п/п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Кол-во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Цена за единицу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55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63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  <w:r w:rsidRPr="00761232">
              <w:rPr>
                <w:color w:val="000000"/>
                <w:szCs w:val="28"/>
              </w:rPr>
              <w:t xml:space="preserve">Базовый сервер УЗВТ  </w:t>
            </w:r>
            <w:r w:rsidRPr="00761232">
              <w:rPr>
                <w:color w:val="000000"/>
                <w:szCs w:val="28"/>
                <w:lang w:val="en-US"/>
              </w:rPr>
              <w:t>V</w:t>
            </w:r>
            <w:r w:rsidRPr="00761232">
              <w:rPr>
                <w:color w:val="000000"/>
                <w:szCs w:val="2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color w:val="000000"/>
                <w:szCs w:val="28"/>
              </w:rPr>
            </w:pPr>
            <w:r w:rsidRPr="00761232">
              <w:rPr>
                <w:color w:val="000000"/>
                <w:szCs w:val="28"/>
              </w:rPr>
              <w:t>41 951,99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color w:val="000000"/>
                <w:szCs w:val="28"/>
              </w:rPr>
            </w:pPr>
            <w:r w:rsidRPr="00761232">
              <w:rPr>
                <w:color w:val="000000"/>
                <w:szCs w:val="28"/>
              </w:rPr>
              <w:t>41 951,99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57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2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 xml:space="preserve">Базовый сервер УЗВТ  </w:t>
            </w:r>
            <w:r w:rsidRPr="00761232">
              <w:rPr>
                <w:color w:val="000000"/>
                <w:szCs w:val="28"/>
                <w:lang w:val="en-US"/>
              </w:rPr>
              <w:t>V</w:t>
            </w:r>
            <w:r w:rsidRPr="00761232">
              <w:rPr>
                <w:color w:val="000000"/>
                <w:szCs w:val="28"/>
              </w:rPr>
              <w:t>700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519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3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 xml:space="preserve">Источник бесперебойного питания (ИБП) </w:t>
            </w:r>
            <w:r w:rsidRPr="00761232">
              <w:rPr>
                <w:szCs w:val="28"/>
                <w:lang w:val="en-US"/>
              </w:rPr>
              <w:t>BE</w:t>
            </w:r>
            <w:r w:rsidRPr="00761232">
              <w:rPr>
                <w:szCs w:val="28"/>
              </w:rPr>
              <w:t>400-</w:t>
            </w:r>
            <w:r w:rsidRPr="00761232">
              <w:rPr>
                <w:szCs w:val="28"/>
                <w:lang w:val="en-US"/>
              </w:rPr>
              <w:t>RSAPSBack</w:t>
            </w:r>
            <w:r w:rsidRPr="00761232">
              <w:rPr>
                <w:szCs w:val="28"/>
              </w:rPr>
              <w:t>-</w:t>
            </w:r>
            <w:r w:rsidRPr="00761232">
              <w:rPr>
                <w:szCs w:val="28"/>
                <w:lang w:val="en-US"/>
              </w:rPr>
              <w:t>UPSES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13 299,99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13 299,99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63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4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 xml:space="preserve">Источник бесперебойного питания (ИБП) </w:t>
            </w:r>
            <w:r w:rsidRPr="00761232">
              <w:rPr>
                <w:szCs w:val="28"/>
                <w:lang w:val="en-US"/>
              </w:rPr>
              <w:t>BE</w:t>
            </w:r>
            <w:r w:rsidRPr="00761232">
              <w:rPr>
                <w:szCs w:val="28"/>
              </w:rPr>
              <w:t>400-</w:t>
            </w:r>
            <w:r w:rsidRPr="00761232">
              <w:rPr>
                <w:szCs w:val="28"/>
                <w:lang w:val="en-US"/>
              </w:rPr>
              <w:t>RSAPSBack</w:t>
            </w:r>
            <w:r w:rsidRPr="00761232">
              <w:rPr>
                <w:szCs w:val="28"/>
              </w:rPr>
              <w:t>-</w:t>
            </w:r>
            <w:r w:rsidRPr="00761232">
              <w:rPr>
                <w:szCs w:val="28"/>
                <w:lang w:val="en-US"/>
              </w:rPr>
              <w:t>UPSES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13 300,02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13 300,02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51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5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Металлический шкаф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12 999,99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12 999,99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2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6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Металлический шкаф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13 000,02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13 000,02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75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7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 xml:space="preserve">точка доступа </w:t>
            </w:r>
            <w:r w:rsidRPr="00761232">
              <w:rPr>
                <w:szCs w:val="28"/>
                <w:lang w:val="en-US"/>
              </w:rPr>
              <w:t>Ubiquiti Rocket M2</w:t>
            </w:r>
          </w:p>
        </w:tc>
        <w:tc>
          <w:tcPr>
            <w:tcW w:w="1559" w:type="dxa"/>
            <w:vAlign w:val="center"/>
          </w:tcPr>
          <w:p w:rsidR="007C3981" w:rsidRPr="00586A4D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>12 999</w:t>
            </w:r>
            <w:r w:rsidRPr="00761232">
              <w:rPr>
                <w:szCs w:val="28"/>
              </w:rPr>
              <w:t>,</w:t>
            </w:r>
            <w:r w:rsidRPr="00761232">
              <w:rPr>
                <w:szCs w:val="28"/>
                <w:lang w:val="en-US"/>
              </w:rPr>
              <w:t>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  <w:lang w:val="en-US"/>
              </w:rPr>
              <w:t>12 999</w:t>
            </w:r>
            <w:r w:rsidRPr="00761232">
              <w:rPr>
                <w:szCs w:val="28"/>
              </w:rPr>
              <w:t>,</w:t>
            </w:r>
            <w:r w:rsidRPr="00761232">
              <w:rPr>
                <w:szCs w:val="28"/>
                <w:lang w:val="en-US"/>
              </w:rPr>
              <w:t>99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55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8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 xml:space="preserve">точка доступа </w:t>
            </w:r>
            <w:r w:rsidRPr="00761232">
              <w:rPr>
                <w:szCs w:val="28"/>
                <w:lang w:val="en-US"/>
              </w:rPr>
              <w:t>Ubiquiti Rocket M2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13 000,02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13 000,02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6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9</w:t>
            </w:r>
          </w:p>
        </w:tc>
        <w:tc>
          <w:tcPr>
            <w:tcW w:w="6383" w:type="dxa"/>
            <w:gridSpan w:val="5"/>
          </w:tcPr>
          <w:p w:rsidR="007C3981" w:rsidRPr="00761232" w:rsidRDefault="007C3981" w:rsidP="00895304">
            <w:pPr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>антенна</w:t>
            </w:r>
            <w:r w:rsidRPr="00761232">
              <w:rPr>
                <w:szCs w:val="28"/>
                <w:lang w:val="en-US"/>
              </w:rPr>
              <w:t xml:space="preserve"> </w:t>
            </w:r>
            <w:r w:rsidRPr="00761232">
              <w:rPr>
                <w:szCs w:val="28"/>
              </w:rPr>
              <w:t>секторная</w:t>
            </w:r>
            <w:r w:rsidRPr="00761232">
              <w:rPr>
                <w:szCs w:val="28"/>
                <w:lang w:val="en-US"/>
              </w:rPr>
              <w:t xml:space="preserve"> UbiquitiAirMax Sector Antenna AM – 2G16-90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17 834,33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35668,66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3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Земная станция спутниковой связи (ЗССС) ДиджиТек 1.2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114 000,01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114 000,01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3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Земная станция спутниковой связи (ЗССС) ДиджиТек 1.2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60"/>
        </w:trPr>
        <w:tc>
          <w:tcPr>
            <w:tcW w:w="7088" w:type="dxa"/>
            <w:gridSpan w:val="6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Итого:</w:t>
            </w:r>
          </w:p>
        </w:tc>
        <w:tc>
          <w:tcPr>
            <w:tcW w:w="1559" w:type="dxa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693" w:type="dxa"/>
            <w:gridSpan w:val="2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</w:p>
        </w:tc>
        <w:tc>
          <w:tcPr>
            <w:tcW w:w="2694" w:type="dxa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426172,74</w:t>
            </w:r>
          </w:p>
        </w:tc>
      </w:tr>
    </w:tbl>
    <w:p w:rsidR="007C3981" w:rsidRDefault="007C3981" w:rsidP="00586A4D">
      <w:pPr>
        <w:jc w:val="right"/>
      </w:pPr>
      <w:r>
        <w:t xml:space="preserve">     </w:t>
      </w: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</w:pPr>
    </w:p>
    <w:p w:rsidR="007C3981" w:rsidRDefault="007C3981" w:rsidP="00586A4D">
      <w:pPr>
        <w:jc w:val="right"/>
        <w:rPr>
          <w:szCs w:val="28"/>
        </w:rPr>
      </w:pPr>
      <w:r w:rsidRPr="0021762D">
        <w:rPr>
          <w:szCs w:val="28"/>
        </w:rPr>
        <w:t xml:space="preserve">Приложение </w:t>
      </w:r>
      <w:r>
        <w:rPr>
          <w:szCs w:val="28"/>
        </w:rPr>
        <w:t xml:space="preserve">3 </w:t>
      </w:r>
      <w:r w:rsidRPr="0021762D">
        <w:rPr>
          <w:szCs w:val="28"/>
        </w:rPr>
        <w:t>к решению</w:t>
      </w:r>
      <w:r>
        <w:rPr>
          <w:szCs w:val="28"/>
        </w:rPr>
        <w:t xml:space="preserve"> Совета </w:t>
      </w:r>
    </w:p>
    <w:p w:rsidR="007C3981" w:rsidRPr="0021762D" w:rsidRDefault="007C3981" w:rsidP="00586A4D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7C3981" w:rsidRDefault="007C3981" w:rsidP="00C04D81">
      <w:pPr>
        <w:pStyle w:val="Title"/>
        <w:jc w:val="right"/>
        <w:rPr>
          <w:b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>от «02» мая 2016 года № 154</w:t>
      </w:r>
    </w:p>
    <w:p w:rsidR="007C3981" w:rsidRDefault="007C3981" w:rsidP="00C04D81">
      <w:pPr>
        <w:pStyle w:val="Title"/>
        <w:tabs>
          <w:tab w:val="left" w:pos="4201"/>
          <w:tab w:val="right" w:pos="14570"/>
        </w:tabs>
        <w:jc w:val="left"/>
        <w:rPr>
          <w:b/>
        </w:rPr>
      </w:pPr>
      <w:r>
        <w:rPr>
          <w:b/>
        </w:rPr>
        <w:tab/>
      </w:r>
    </w:p>
    <w:p w:rsidR="007C3981" w:rsidRDefault="007C3981" w:rsidP="00C04D81">
      <w:pPr>
        <w:pStyle w:val="Title"/>
        <w:tabs>
          <w:tab w:val="left" w:pos="4201"/>
          <w:tab w:val="right" w:pos="14570"/>
        </w:tabs>
        <w:jc w:val="left"/>
        <w:rPr>
          <w:b/>
        </w:rPr>
      </w:pPr>
      <w:r>
        <w:rPr>
          <w:b/>
        </w:rPr>
        <w:t xml:space="preserve">                                                                    Предложения</w:t>
      </w:r>
    </w:p>
    <w:p w:rsidR="007C3981" w:rsidRDefault="007C3981" w:rsidP="00586A4D">
      <w:pPr>
        <w:rPr>
          <w:b/>
          <w:szCs w:val="28"/>
        </w:rPr>
      </w:pPr>
      <w:r>
        <w:rPr>
          <w:b/>
          <w:szCs w:val="28"/>
        </w:rPr>
        <w:t xml:space="preserve">                              о разграничении имущества, передаваемого от городского поселения Березово</w:t>
      </w:r>
    </w:p>
    <w:p w:rsidR="007C3981" w:rsidRPr="00761232" w:rsidRDefault="007C3981" w:rsidP="00586A4D">
      <w:pPr>
        <w:jc w:val="center"/>
        <w:rPr>
          <w:b/>
          <w:szCs w:val="28"/>
        </w:rPr>
      </w:pPr>
      <w:r>
        <w:rPr>
          <w:b/>
          <w:szCs w:val="28"/>
        </w:rPr>
        <w:t>в собственность сельскому поселению Саранпауль</w:t>
      </w:r>
      <w:r>
        <w:tab/>
      </w:r>
      <w:r>
        <w:tab/>
      </w:r>
      <w:r>
        <w:tab/>
      </w:r>
    </w:p>
    <w:tbl>
      <w:tblPr>
        <w:tblW w:w="14318" w:type="dxa"/>
        <w:tblInd w:w="250" w:type="dxa"/>
        <w:tblLayout w:type="fixed"/>
        <w:tblLook w:val="00A0"/>
      </w:tblPr>
      <w:tblGrid>
        <w:gridCol w:w="705"/>
        <w:gridCol w:w="1895"/>
        <w:gridCol w:w="341"/>
        <w:gridCol w:w="1455"/>
        <w:gridCol w:w="1787"/>
        <w:gridCol w:w="905"/>
        <w:gridCol w:w="1559"/>
        <w:gridCol w:w="2200"/>
        <w:gridCol w:w="493"/>
        <w:gridCol w:w="2694"/>
        <w:gridCol w:w="284"/>
      </w:tblGrid>
      <w:tr w:rsidR="007C3981" w:rsidRPr="00761232" w:rsidTr="00895304">
        <w:trPr>
          <w:trHeight w:val="80"/>
        </w:trPr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79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80"/>
        </w:trPr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79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gridAfter w:val="6"/>
          <w:wAfter w:w="8135" w:type="dxa"/>
          <w:trHeight w:val="83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gridAfter w:val="6"/>
          <w:wAfter w:w="8135" w:type="dxa"/>
          <w:trHeight w:val="141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8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44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rPr>
          <w:trHeight w:val="5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№ п/п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Кол-во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Цена за единицу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81" w:rsidRPr="00761232" w:rsidRDefault="007C3981" w:rsidP="00895304">
            <w:pPr>
              <w:jc w:val="center"/>
              <w:rPr>
                <w:bCs/>
                <w:color w:val="000000"/>
                <w:szCs w:val="28"/>
              </w:rPr>
            </w:pPr>
            <w:r w:rsidRPr="00761232"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81" w:rsidRPr="00761232" w:rsidRDefault="007C3981" w:rsidP="00895304">
            <w:pPr>
              <w:rPr>
                <w:color w:val="000000"/>
                <w:szCs w:val="28"/>
              </w:rPr>
            </w:pP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57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 xml:space="preserve">Базовый сервер УЗВТ  </w:t>
            </w:r>
            <w:r w:rsidRPr="00761232">
              <w:rPr>
                <w:color w:val="000000"/>
                <w:szCs w:val="28"/>
                <w:lang w:val="en-US"/>
              </w:rPr>
              <w:t>V</w:t>
            </w:r>
            <w:r w:rsidRPr="00761232">
              <w:rPr>
                <w:color w:val="000000"/>
                <w:szCs w:val="28"/>
              </w:rPr>
              <w:t>700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color w:val="000000"/>
                <w:szCs w:val="28"/>
              </w:rPr>
              <w:t>41 952,02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519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 xml:space="preserve">Источник бесперебойного питания (ИБП) </w:t>
            </w:r>
            <w:r w:rsidRPr="00761232">
              <w:rPr>
                <w:szCs w:val="28"/>
                <w:lang w:val="en-US"/>
              </w:rPr>
              <w:t>BE</w:t>
            </w:r>
            <w:r w:rsidRPr="00761232">
              <w:rPr>
                <w:szCs w:val="28"/>
              </w:rPr>
              <w:t>400-</w:t>
            </w:r>
            <w:r w:rsidRPr="00761232">
              <w:rPr>
                <w:szCs w:val="28"/>
                <w:lang w:val="en-US"/>
              </w:rPr>
              <w:t>RSAPSBack</w:t>
            </w:r>
            <w:r w:rsidRPr="00761232">
              <w:rPr>
                <w:szCs w:val="28"/>
              </w:rPr>
              <w:t>-</w:t>
            </w:r>
            <w:r w:rsidRPr="00761232">
              <w:rPr>
                <w:szCs w:val="28"/>
                <w:lang w:val="en-US"/>
              </w:rPr>
              <w:t>UPSES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13 299,99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39 899,97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51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Металлический шкаф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12 999,99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38 999,99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75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 xml:space="preserve">Wi-Fi </w:t>
            </w:r>
            <w:r w:rsidRPr="00761232">
              <w:rPr>
                <w:szCs w:val="28"/>
              </w:rPr>
              <w:t xml:space="preserve">точка доступа </w:t>
            </w:r>
            <w:r w:rsidRPr="00761232">
              <w:rPr>
                <w:szCs w:val="28"/>
                <w:lang w:val="en-US"/>
              </w:rPr>
              <w:t>Ubiquiti Rocket M2</w:t>
            </w:r>
          </w:p>
        </w:tc>
        <w:tc>
          <w:tcPr>
            <w:tcW w:w="1559" w:type="dxa"/>
            <w:vAlign w:val="center"/>
          </w:tcPr>
          <w:p w:rsidR="007C3981" w:rsidRPr="001B6174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  <w:lang w:val="en-US"/>
              </w:rPr>
            </w:pPr>
            <w:r w:rsidRPr="00761232">
              <w:rPr>
                <w:szCs w:val="28"/>
                <w:lang w:val="en-US"/>
              </w:rPr>
              <w:t>12 999</w:t>
            </w:r>
            <w:r w:rsidRPr="00761232">
              <w:rPr>
                <w:szCs w:val="28"/>
              </w:rPr>
              <w:t>,</w:t>
            </w:r>
            <w:r w:rsidRPr="00761232">
              <w:rPr>
                <w:szCs w:val="28"/>
                <w:lang w:val="en-US"/>
              </w:rPr>
              <w:t>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38 999,97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435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  <w:lang w:val="en-US"/>
              </w:rPr>
              <w:t>Wi</w:t>
            </w:r>
            <w:r w:rsidRPr="00761232">
              <w:rPr>
                <w:szCs w:val="28"/>
              </w:rPr>
              <w:t>-</w:t>
            </w:r>
            <w:r w:rsidRPr="00761232">
              <w:rPr>
                <w:szCs w:val="28"/>
                <w:lang w:val="en-US"/>
              </w:rPr>
              <w:t>Fi</w:t>
            </w:r>
            <w:r w:rsidRPr="00761232">
              <w:rPr>
                <w:szCs w:val="28"/>
              </w:rPr>
              <w:t xml:space="preserve"> антенна круговая </w:t>
            </w:r>
            <w:r w:rsidRPr="00761232">
              <w:rPr>
                <w:szCs w:val="28"/>
                <w:lang w:val="en-US"/>
              </w:rPr>
              <w:t>UbiquitiAMO</w:t>
            </w:r>
            <w:r w:rsidRPr="00761232">
              <w:rPr>
                <w:szCs w:val="28"/>
              </w:rPr>
              <w:t>-2</w:t>
            </w:r>
            <w:r w:rsidRPr="00761232">
              <w:rPr>
                <w:szCs w:val="28"/>
                <w:lang w:val="en-US"/>
              </w:rPr>
              <w:t>G</w:t>
            </w:r>
            <w:r w:rsidRPr="00761232">
              <w:rPr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47 499,99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47 499,99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30"/>
        </w:trPr>
        <w:tc>
          <w:tcPr>
            <w:tcW w:w="705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383" w:type="dxa"/>
            <w:gridSpan w:val="5"/>
            <w:vAlign w:val="center"/>
          </w:tcPr>
          <w:p w:rsidR="007C3981" w:rsidRPr="00761232" w:rsidRDefault="007C3981" w:rsidP="00895304">
            <w:pPr>
              <w:rPr>
                <w:szCs w:val="28"/>
              </w:rPr>
            </w:pPr>
            <w:r w:rsidRPr="00761232">
              <w:rPr>
                <w:szCs w:val="28"/>
              </w:rPr>
              <w:t>Земная станция спутниковой связи (ЗССС) ДиджиТек 1.2</w:t>
            </w:r>
          </w:p>
        </w:tc>
        <w:tc>
          <w:tcPr>
            <w:tcW w:w="1559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  <w:tc>
          <w:tcPr>
            <w:tcW w:w="2694" w:type="dxa"/>
            <w:vAlign w:val="center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114 000,03</w:t>
            </w:r>
          </w:p>
        </w:tc>
      </w:tr>
      <w:tr w:rsidR="007C3981" w:rsidRPr="00761232" w:rsidTr="00895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84" w:type="dxa"/>
          <w:trHeight w:val="360"/>
        </w:trPr>
        <w:tc>
          <w:tcPr>
            <w:tcW w:w="7088" w:type="dxa"/>
            <w:gridSpan w:val="6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 w:rsidRPr="00761232">
              <w:rPr>
                <w:szCs w:val="28"/>
              </w:rPr>
              <w:t>Итого:</w:t>
            </w:r>
          </w:p>
        </w:tc>
        <w:tc>
          <w:tcPr>
            <w:tcW w:w="1559" w:type="dxa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</w:p>
        </w:tc>
        <w:tc>
          <w:tcPr>
            <w:tcW w:w="2694" w:type="dxa"/>
          </w:tcPr>
          <w:p w:rsidR="007C3981" w:rsidRPr="00761232" w:rsidRDefault="007C3981" w:rsidP="008953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242 751,96</w:t>
            </w:r>
          </w:p>
        </w:tc>
      </w:tr>
    </w:tbl>
    <w:p w:rsidR="007C3981" w:rsidRDefault="007C3981" w:rsidP="00CA1488"/>
    <w:sectPr w:rsidR="007C3981" w:rsidSect="00761232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981" w:rsidRDefault="007C3981" w:rsidP="00EB6D3E">
      <w:r>
        <w:separator/>
      </w:r>
    </w:p>
  </w:endnote>
  <w:endnote w:type="continuationSeparator" w:id="1">
    <w:p w:rsidR="007C3981" w:rsidRDefault="007C3981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981" w:rsidRDefault="007C3981" w:rsidP="00EB6D3E">
      <w:r>
        <w:separator/>
      </w:r>
    </w:p>
  </w:footnote>
  <w:footnote w:type="continuationSeparator" w:id="1">
    <w:p w:rsidR="007C3981" w:rsidRDefault="007C3981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55237"/>
    <w:rsid w:val="00065A74"/>
    <w:rsid w:val="00065D94"/>
    <w:rsid w:val="00071D87"/>
    <w:rsid w:val="00072E24"/>
    <w:rsid w:val="000816D3"/>
    <w:rsid w:val="00087487"/>
    <w:rsid w:val="00091747"/>
    <w:rsid w:val="000A7DED"/>
    <w:rsid w:val="000B06C9"/>
    <w:rsid w:val="000B13F1"/>
    <w:rsid w:val="000B332C"/>
    <w:rsid w:val="000B63BE"/>
    <w:rsid w:val="000B709A"/>
    <w:rsid w:val="000D78E1"/>
    <w:rsid w:val="000E00D7"/>
    <w:rsid w:val="000E3AF0"/>
    <w:rsid w:val="00104A46"/>
    <w:rsid w:val="001152AC"/>
    <w:rsid w:val="001273AE"/>
    <w:rsid w:val="001322B2"/>
    <w:rsid w:val="00132E3F"/>
    <w:rsid w:val="00142088"/>
    <w:rsid w:val="00142F47"/>
    <w:rsid w:val="00146F82"/>
    <w:rsid w:val="0015106C"/>
    <w:rsid w:val="0016651E"/>
    <w:rsid w:val="0017436D"/>
    <w:rsid w:val="00175CBA"/>
    <w:rsid w:val="0018485B"/>
    <w:rsid w:val="0018492C"/>
    <w:rsid w:val="001977B9"/>
    <w:rsid w:val="001A1E51"/>
    <w:rsid w:val="001A3CDC"/>
    <w:rsid w:val="001A74D5"/>
    <w:rsid w:val="001B49DA"/>
    <w:rsid w:val="001B6174"/>
    <w:rsid w:val="001D13AD"/>
    <w:rsid w:val="001D1575"/>
    <w:rsid w:val="001D20FF"/>
    <w:rsid w:val="001D295C"/>
    <w:rsid w:val="001E1BCF"/>
    <w:rsid w:val="00201C78"/>
    <w:rsid w:val="002159BA"/>
    <w:rsid w:val="00215BC1"/>
    <w:rsid w:val="0021762D"/>
    <w:rsid w:val="0022212F"/>
    <w:rsid w:val="00225B05"/>
    <w:rsid w:val="002368FF"/>
    <w:rsid w:val="0026661A"/>
    <w:rsid w:val="002757B9"/>
    <w:rsid w:val="0028740C"/>
    <w:rsid w:val="00292671"/>
    <w:rsid w:val="00297C14"/>
    <w:rsid w:val="002B4457"/>
    <w:rsid w:val="002B5AF3"/>
    <w:rsid w:val="002C1E4C"/>
    <w:rsid w:val="002C7C49"/>
    <w:rsid w:val="002E2D61"/>
    <w:rsid w:val="002E6175"/>
    <w:rsid w:val="002E7E6E"/>
    <w:rsid w:val="002F2F7E"/>
    <w:rsid w:val="002F4347"/>
    <w:rsid w:val="003009B4"/>
    <w:rsid w:val="003062D6"/>
    <w:rsid w:val="00325BDE"/>
    <w:rsid w:val="00325D25"/>
    <w:rsid w:val="00335EFF"/>
    <w:rsid w:val="00357CCE"/>
    <w:rsid w:val="00363276"/>
    <w:rsid w:val="00367834"/>
    <w:rsid w:val="0037349B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496A"/>
    <w:rsid w:val="003D7425"/>
    <w:rsid w:val="003E316A"/>
    <w:rsid w:val="003E5E63"/>
    <w:rsid w:val="003F36ED"/>
    <w:rsid w:val="00403D1A"/>
    <w:rsid w:val="0040523B"/>
    <w:rsid w:val="00412318"/>
    <w:rsid w:val="004144CB"/>
    <w:rsid w:val="00414811"/>
    <w:rsid w:val="004166E1"/>
    <w:rsid w:val="0042184F"/>
    <w:rsid w:val="0042587B"/>
    <w:rsid w:val="00433FB6"/>
    <w:rsid w:val="0043421B"/>
    <w:rsid w:val="00434C74"/>
    <w:rsid w:val="004405E4"/>
    <w:rsid w:val="004411C8"/>
    <w:rsid w:val="00441F79"/>
    <w:rsid w:val="00446D9B"/>
    <w:rsid w:val="004470E6"/>
    <w:rsid w:val="00455848"/>
    <w:rsid w:val="004561F8"/>
    <w:rsid w:val="004616E1"/>
    <w:rsid w:val="00461CE6"/>
    <w:rsid w:val="00463502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03B9"/>
    <w:rsid w:val="00502596"/>
    <w:rsid w:val="005028CA"/>
    <w:rsid w:val="00510EAB"/>
    <w:rsid w:val="00511F74"/>
    <w:rsid w:val="0051650B"/>
    <w:rsid w:val="005251FA"/>
    <w:rsid w:val="00533A63"/>
    <w:rsid w:val="00543CE6"/>
    <w:rsid w:val="0054641C"/>
    <w:rsid w:val="00547DB3"/>
    <w:rsid w:val="00565135"/>
    <w:rsid w:val="00586A4D"/>
    <w:rsid w:val="00587BD2"/>
    <w:rsid w:val="005924F0"/>
    <w:rsid w:val="005A20EB"/>
    <w:rsid w:val="005A7497"/>
    <w:rsid w:val="005B0DFC"/>
    <w:rsid w:val="005B5400"/>
    <w:rsid w:val="005C3F27"/>
    <w:rsid w:val="005C621E"/>
    <w:rsid w:val="005D0A05"/>
    <w:rsid w:val="005D21D6"/>
    <w:rsid w:val="005D7B1E"/>
    <w:rsid w:val="005E4C11"/>
    <w:rsid w:val="005E4C3B"/>
    <w:rsid w:val="005F49BC"/>
    <w:rsid w:val="005F4EBF"/>
    <w:rsid w:val="005F5C72"/>
    <w:rsid w:val="006064D3"/>
    <w:rsid w:val="00634A4D"/>
    <w:rsid w:val="00637CC6"/>
    <w:rsid w:val="006538A7"/>
    <w:rsid w:val="0066564C"/>
    <w:rsid w:val="0067393D"/>
    <w:rsid w:val="00676F4F"/>
    <w:rsid w:val="00680C5E"/>
    <w:rsid w:val="00694513"/>
    <w:rsid w:val="00694B7E"/>
    <w:rsid w:val="00697CB6"/>
    <w:rsid w:val="006A0755"/>
    <w:rsid w:val="006B265B"/>
    <w:rsid w:val="006B3B1C"/>
    <w:rsid w:val="006C29C4"/>
    <w:rsid w:val="006C3512"/>
    <w:rsid w:val="006D4981"/>
    <w:rsid w:val="006F04FD"/>
    <w:rsid w:val="006F114C"/>
    <w:rsid w:val="00701C92"/>
    <w:rsid w:val="00712606"/>
    <w:rsid w:val="0072488D"/>
    <w:rsid w:val="007413D2"/>
    <w:rsid w:val="00754CC7"/>
    <w:rsid w:val="00761232"/>
    <w:rsid w:val="007661AB"/>
    <w:rsid w:val="007703F3"/>
    <w:rsid w:val="0077761F"/>
    <w:rsid w:val="00777883"/>
    <w:rsid w:val="00782BCE"/>
    <w:rsid w:val="007A1B51"/>
    <w:rsid w:val="007C3981"/>
    <w:rsid w:val="007D0B76"/>
    <w:rsid w:val="007D10FE"/>
    <w:rsid w:val="0081551F"/>
    <w:rsid w:val="00820A7D"/>
    <w:rsid w:val="0082501B"/>
    <w:rsid w:val="008443A2"/>
    <w:rsid w:val="0084647C"/>
    <w:rsid w:val="0085652E"/>
    <w:rsid w:val="00861F92"/>
    <w:rsid w:val="008660E5"/>
    <w:rsid w:val="00867D80"/>
    <w:rsid w:val="00873FAD"/>
    <w:rsid w:val="00885F0B"/>
    <w:rsid w:val="00895304"/>
    <w:rsid w:val="00896A64"/>
    <w:rsid w:val="008C57B6"/>
    <w:rsid w:val="008D7E1C"/>
    <w:rsid w:val="008E0FD3"/>
    <w:rsid w:val="008E461F"/>
    <w:rsid w:val="008F4C80"/>
    <w:rsid w:val="008F6A1F"/>
    <w:rsid w:val="009042D6"/>
    <w:rsid w:val="00905C81"/>
    <w:rsid w:val="00906CD6"/>
    <w:rsid w:val="00911AA8"/>
    <w:rsid w:val="00913437"/>
    <w:rsid w:val="00913D1D"/>
    <w:rsid w:val="00914CE2"/>
    <w:rsid w:val="0091723B"/>
    <w:rsid w:val="0092237D"/>
    <w:rsid w:val="00924200"/>
    <w:rsid w:val="00926E3A"/>
    <w:rsid w:val="00926F94"/>
    <w:rsid w:val="00941BB0"/>
    <w:rsid w:val="00954676"/>
    <w:rsid w:val="009550BE"/>
    <w:rsid w:val="00960F33"/>
    <w:rsid w:val="00962198"/>
    <w:rsid w:val="00967FC8"/>
    <w:rsid w:val="00971822"/>
    <w:rsid w:val="00981BA5"/>
    <w:rsid w:val="00982DE6"/>
    <w:rsid w:val="009857DD"/>
    <w:rsid w:val="0099435A"/>
    <w:rsid w:val="009951B2"/>
    <w:rsid w:val="009A76E4"/>
    <w:rsid w:val="009B5B7D"/>
    <w:rsid w:val="009C0C7F"/>
    <w:rsid w:val="009D30AB"/>
    <w:rsid w:val="009E13AB"/>
    <w:rsid w:val="009E51F2"/>
    <w:rsid w:val="009F2B01"/>
    <w:rsid w:val="00A103F7"/>
    <w:rsid w:val="00A11E9D"/>
    <w:rsid w:val="00A13E99"/>
    <w:rsid w:val="00A25EF6"/>
    <w:rsid w:val="00A52BB4"/>
    <w:rsid w:val="00A562AB"/>
    <w:rsid w:val="00A60F74"/>
    <w:rsid w:val="00A639F9"/>
    <w:rsid w:val="00A67F5F"/>
    <w:rsid w:val="00A73C0C"/>
    <w:rsid w:val="00A74271"/>
    <w:rsid w:val="00A74620"/>
    <w:rsid w:val="00A74D95"/>
    <w:rsid w:val="00A77FCF"/>
    <w:rsid w:val="00A82C57"/>
    <w:rsid w:val="00A940AB"/>
    <w:rsid w:val="00AA36F5"/>
    <w:rsid w:val="00AB0C48"/>
    <w:rsid w:val="00AB11FB"/>
    <w:rsid w:val="00AD2D0B"/>
    <w:rsid w:val="00AD7E02"/>
    <w:rsid w:val="00AE220B"/>
    <w:rsid w:val="00AE5F07"/>
    <w:rsid w:val="00AF3910"/>
    <w:rsid w:val="00B0006F"/>
    <w:rsid w:val="00B0283B"/>
    <w:rsid w:val="00B115C1"/>
    <w:rsid w:val="00B12A66"/>
    <w:rsid w:val="00B203AA"/>
    <w:rsid w:val="00B258FF"/>
    <w:rsid w:val="00B30E9A"/>
    <w:rsid w:val="00B34542"/>
    <w:rsid w:val="00B46947"/>
    <w:rsid w:val="00B74967"/>
    <w:rsid w:val="00B874EB"/>
    <w:rsid w:val="00B90557"/>
    <w:rsid w:val="00BA0E6C"/>
    <w:rsid w:val="00BA55FC"/>
    <w:rsid w:val="00BB1CAD"/>
    <w:rsid w:val="00BB6EE9"/>
    <w:rsid w:val="00BB7B9B"/>
    <w:rsid w:val="00BE5DBE"/>
    <w:rsid w:val="00C04D81"/>
    <w:rsid w:val="00C06A1D"/>
    <w:rsid w:val="00C221A0"/>
    <w:rsid w:val="00C34AC5"/>
    <w:rsid w:val="00C34DEC"/>
    <w:rsid w:val="00C527AD"/>
    <w:rsid w:val="00C566E9"/>
    <w:rsid w:val="00C57002"/>
    <w:rsid w:val="00C5731E"/>
    <w:rsid w:val="00C57A7C"/>
    <w:rsid w:val="00C60F52"/>
    <w:rsid w:val="00C62AFC"/>
    <w:rsid w:val="00C67034"/>
    <w:rsid w:val="00C713DF"/>
    <w:rsid w:val="00C95972"/>
    <w:rsid w:val="00C97192"/>
    <w:rsid w:val="00CA1488"/>
    <w:rsid w:val="00CA5072"/>
    <w:rsid w:val="00CB12F0"/>
    <w:rsid w:val="00CB27C8"/>
    <w:rsid w:val="00CB3410"/>
    <w:rsid w:val="00CC1097"/>
    <w:rsid w:val="00CC672F"/>
    <w:rsid w:val="00CD52DE"/>
    <w:rsid w:val="00CE1240"/>
    <w:rsid w:val="00CE576F"/>
    <w:rsid w:val="00CE5C8B"/>
    <w:rsid w:val="00CE649E"/>
    <w:rsid w:val="00CF3397"/>
    <w:rsid w:val="00D062AB"/>
    <w:rsid w:val="00D31196"/>
    <w:rsid w:val="00D33CC6"/>
    <w:rsid w:val="00D34B7B"/>
    <w:rsid w:val="00D54AA7"/>
    <w:rsid w:val="00D77C49"/>
    <w:rsid w:val="00D804BC"/>
    <w:rsid w:val="00D83BF3"/>
    <w:rsid w:val="00D946AB"/>
    <w:rsid w:val="00DA1F37"/>
    <w:rsid w:val="00DA56D2"/>
    <w:rsid w:val="00DA605E"/>
    <w:rsid w:val="00DB5E3E"/>
    <w:rsid w:val="00DC5DD3"/>
    <w:rsid w:val="00DD6A36"/>
    <w:rsid w:val="00DD6EE1"/>
    <w:rsid w:val="00DD6F09"/>
    <w:rsid w:val="00DF0662"/>
    <w:rsid w:val="00E03232"/>
    <w:rsid w:val="00E32C70"/>
    <w:rsid w:val="00E33221"/>
    <w:rsid w:val="00E33BBF"/>
    <w:rsid w:val="00E41470"/>
    <w:rsid w:val="00E44DFA"/>
    <w:rsid w:val="00E5068A"/>
    <w:rsid w:val="00E52A21"/>
    <w:rsid w:val="00E534EA"/>
    <w:rsid w:val="00E55EF2"/>
    <w:rsid w:val="00E67257"/>
    <w:rsid w:val="00E746E5"/>
    <w:rsid w:val="00E8519D"/>
    <w:rsid w:val="00E8779E"/>
    <w:rsid w:val="00EA2569"/>
    <w:rsid w:val="00EA50CF"/>
    <w:rsid w:val="00EB6D3E"/>
    <w:rsid w:val="00EC259A"/>
    <w:rsid w:val="00ED29A3"/>
    <w:rsid w:val="00EE18EF"/>
    <w:rsid w:val="00EE1A42"/>
    <w:rsid w:val="00EE2246"/>
    <w:rsid w:val="00EF61D1"/>
    <w:rsid w:val="00F27574"/>
    <w:rsid w:val="00F52AF8"/>
    <w:rsid w:val="00F52D17"/>
    <w:rsid w:val="00F538B7"/>
    <w:rsid w:val="00F56569"/>
    <w:rsid w:val="00F571CE"/>
    <w:rsid w:val="00F61519"/>
    <w:rsid w:val="00F64EB0"/>
    <w:rsid w:val="00F652FB"/>
    <w:rsid w:val="00F671CA"/>
    <w:rsid w:val="00F738EC"/>
    <w:rsid w:val="00F80A88"/>
    <w:rsid w:val="00F81F68"/>
    <w:rsid w:val="00F8735F"/>
    <w:rsid w:val="00F9093D"/>
    <w:rsid w:val="00FB64C3"/>
    <w:rsid w:val="00FD4C32"/>
    <w:rsid w:val="00FD5DCE"/>
    <w:rsid w:val="00FD6277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12F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2212F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572</TotalTime>
  <Pages>4</Pages>
  <Words>418</Words>
  <Characters>2386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User</cp:lastModifiedBy>
  <cp:revision>205</cp:revision>
  <cp:lastPrinted>2016-05-06T10:28:00Z</cp:lastPrinted>
  <dcterms:created xsi:type="dcterms:W3CDTF">2014-12-19T08:47:00Z</dcterms:created>
  <dcterms:modified xsi:type="dcterms:W3CDTF">2016-05-06T10:28:00Z</dcterms:modified>
</cp:coreProperties>
</file>